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7582b34" w14:textId="7582b34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282D01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82D01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82D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2D0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2D01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2D0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2D0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02FF6-19DC-4435-A890-1B98C3CC7ED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CROATIA osiguranje d.d.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